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การรับแจ้งการย้ายออกจากทะเบียนบ้านกลาง 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การรับแจ้งการย้ายออกจากทะเบียนบ้านกลาง 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ระเบียบสำนักทะเบียนกลาง ว่าด้วยการจัดทำทะเบียนราษฎร พ.ศ. 2535 รวมฉบับแก้ไขเพิ่มเติมถึงฉบับที่ 5 พ.ศ. 2551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บริการที่มีความสำคัญด้านเศรษฐกิจ/สังคม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ส่วนภูมิภาค, 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การรับแจ้งการย้ายออกจากทะเบียนกลาง เทศบาลตำบลนาดอกคำ กาญจนา ศรีบุรินทร์ คู่มือประชาชน 24/07/2015 10:45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สำนักทะเบียนอำเภอ หรือสำนักทะเบียนท้องถิ่น 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(แห่งท้องที่ที่ผู้ขอย้ายมีชื่อในทะเบียนบ้านกลาง)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1.ผู้แจ้ง ได้แก่</w:t>
        <w:br/>
        <w:t xml:space="preserve"/>
        <w:br/>
        <w:t xml:space="preserve">(1)ผู้ขอย้าย ซึ่งมีชื่ออยู่ในทะเบียนบ้านกลางของสำนักทะเบียน</w:t>
        <w:br/>
        <w:t xml:space="preserve"/>
        <w:br/>
        <w:t xml:space="preserve">(2)บิดาหรือมารดาหรือผู้ปกครอง (กรณีผู้มีชื่อในทะเบียนบ้านกลางเป็นผู้เยาว์)</w:t>
        <w:br/>
        <w:t xml:space="preserve"/>
        <w:br/>
        <w:t xml:space="preserve">(3)ผู้ที่ได้รับมอบหมาย (กรณีผู้มีชื่อในทะเบียนบ้านกลางมีเหตุจำเป็นไม่สามารถแจ้งการย้ายออกได้ด้วยตนเองเนื่องจากเป็นเป็นคนพิการทางกายจนเดินไม่ได้ หรือเป็นผู้เจ็บป่วยทุพลภาพ หรือกรณีจำเป็นอื่น)</w:t>
        <w:br/>
        <w:t xml:space="preserve"/>
        <w:br/>
        <w:t xml:space="preserve">2. เงื่อนไข</w:t>
        <w:br/>
        <w:t xml:space="preserve"/>
        <w:br/>
        <w:t xml:space="preserve">(1) 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60วัน</w:t>
        <w:br/>
        <w:t xml:space="preserve"/>
        <w:br/>
        <w:t xml:space="preserve">(2) 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90 วัน (ทั้งนี้ การหารือต้องส่งให้สำนักทะเบียนกลาง ภายใน 30 วัน นับแต่วันที่รับเรื่อง) โดยส่งผ่านสำนักทะเบียนจังหวัด เพื่อส่งให้สำนักทะเบียนกลาง เพื่อตอบข้อหารือดังกล่าวต่อไป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ตรวจสอบหลักฐาน พยานบุคคล และพยานแวดล้อม พร้อมเสนอความเห็นให้ นายทะเบียนพิจารณา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20 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นายทะเบียนพิจารณา รับแจ้ง/ไม่รับแจ้ง และแจ้งผลการพิจารณา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30 วัน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(ของผู้แจ้ง)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(ของผู้ย้ายซึ่งมีชื่ออยู่ในทะเบียนบ้านกลาง)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บัตรประจำตัวประชาชนของผู้ได้รับมอบหมาย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(พร้อมหนังสือมอบหมาย กรณีที่มีการมอบให้แจ้งแทน)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บัตรประจำตัวของเจ้าบ้าน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(ที่ยินยอมให้ย้ายเข้าทะเบียนบ้าน ท.ร. 14)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ทะเบียนบ้านฉบับเจ้าบ้าน ท.ร. 14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(ที่จะแจ้งย้ายเข้า)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ไม่เสียค่าธรรมเนียม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ศูนย์ดำรงธรรมกระทรวง ศูนย์ดำรงธรรมจังหวัด ศูนย์ดำรงธรรมอำเภอ  โทร. 1567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สำนักบริหารการทะเบียน กรมการปกครอง ถ.ลำลูกกา คลอง 9  อ.ลำลูกกา จ.ปทุมธานี โทร 1548 หรือ 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gridSpan w:val="2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รออนุมัติขั้นที่ 2 โดยสำนักงาน ก.พ.ร. (OPDC)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เทศบาลตำบลนาดอกคำ อำเภอนาด้วง จังหวัดเลย สถ.มท.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